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8DCD38" w14:textId="4B0AC425" w:rsidR="0040376D" w:rsidRDefault="0040376D" w:rsidP="0040376D">
      <w:pPr>
        <w:rPr>
          <w:rFonts w:cs="Arial"/>
        </w:rPr>
      </w:pPr>
      <w:r w:rsidRPr="5BFC339F">
        <w:rPr>
          <w:rFonts w:cs="Arial"/>
        </w:rPr>
        <w:t>Številka</w:t>
      </w:r>
      <w:r w:rsidRPr="009A035F">
        <w:rPr>
          <w:rFonts w:cs="Arial"/>
        </w:rPr>
        <w:t>:</w:t>
      </w:r>
      <w:r w:rsidR="2CE10017" w:rsidRPr="009A035F">
        <w:rPr>
          <w:rFonts w:cs="Arial"/>
        </w:rPr>
        <w:t xml:space="preserve"> </w:t>
      </w:r>
      <w:r w:rsidR="003967BB" w:rsidRPr="009A035F">
        <w:rPr>
          <w:rFonts w:cs="Arial"/>
        </w:rPr>
        <w:t>2</w:t>
      </w:r>
      <w:r w:rsidR="009A035F" w:rsidRPr="009A035F">
        <w:rPr>
          <w:rFonts w:cs="Arial"/>
        </w:rPr>
        <w:t>91</w:t>
      </w:r>
      <w:r w:rsidR="0053500C" w:rsidRPr="5BFC339F">
        <w:rPr>
          <w:rFonts w:cs="Arial"/>
        </w:rPr>
        <w:t>.2025</w:t>
      </w:r>
    </w:p>
    <w:p w14:paraId="15DABAB3" w14:textId="77777777" w:rsidR="00E146B4" w:rsidRDefault="00E146B4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</w:p>
    <w:p w14:paraId="6DC63042" w14:textId="5C35C530" w:rsidR="0040376D" w:rsidRPr="006A4216" w:rsidRDefault="0040376D" w:rsidP="0040376D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6A4216">
        <w:rPr>
          <w:rFonts w:ascii="Arial" w:hAnsi="Arial" w:cs="Arial"/>
          <w:b/>
          <w:i w:val="0"/>
          <w:color w:val="auto"/>
        </w:rPr>
        <w:t xml:space="preserve">ORGANIZACIJA PONUDNIKA IN OBSEG </w:t>
      </w:r>
      <w:r>
        <w:rPr>
          <w:rFonts w:ascii="Arial" w:hAnsi="Arial" w:cs="Arial"/>
          <w:b/>
          <w:i w:val="0"/>
          <w:color w:val="auto"/>
        </w:rPr>
        <w:t>PREDMETA</w:t>
      </w:r>
    </w:p>
    <w:tbl>
      <w:tblPr>
        <w:tblStyle w:val="Tabelamrea"/>
        <w:tblW w:w="15385" w:type="dxa"/>
        <w:tblInd w:w="38" w:type="dxa"/>
        <w:tblLook w:val="04A0" w:firstRow="1" w:lastRow="0" w:firstColumn="1" w:lastColumn="0" w:noHBand="0" w:noVBand="1"/>
      </w:tblPr>
      <w:tblGrid>
        <w:gridCol w:w="1795"/>
        <w:gridCol w:w="2647"/>
        <w:gridCol w:w="2173"/>
        <w:gridCol w:w="3548"/>
        <w:gridCol w:w="1843"/>
        <w:gridCol w:w="1701"/>
        <w:gridCol w:w="1678"/>
      </w:tblGrid>
      <w:tr w:rsidR="00E146B4" w:rsidRPr="006A4216" w14:paraId="748E3B7A" w14:textId="77777777" w:rsidTr="0020167F">
        <w:trPr>
          <w:gridAfter w:val="1"/>
          <w:wAfter w:w="1678" w:type="dxa"/>
          <w:trHeight w:val="330"/>
        </w:trPr>
        <w:tc>
          <w:tcPr>
            <w:tcW w:w="1795" w:type="dxa"/>
            <w:vAlign w:val="center"/>
          </w:tcPr>
          <w:p w14:paraId="0254598A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1.</w:t>
            </w:r>
          </w:p>
        </w:tc>
        <w:tc>
          <w:tcPr>
            <w:tcW w:w="2647" w:type="dxa"/>
            <w:vAlign w:val="center"/>
          </w:tcPr>
          <w:p w14:paraId="78FBBED9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2.</w:t>
            </w:r>
          </w:p>
        </w:tc>
        <w:tc>
          <w:tcPr>
            <w:tcW w:w="2173" w:type="dxa"/>
            <w:vAlign w:val="center"/>
          </w:tcPr>
          <w:p w14:paraId="6CD5821E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3.</w:t>
            </w:r>
          </w:p>
        </w:tc>
        <w:tc>
          <w:tcPr>
            <w:tcW w:w="3548" w:type="dxa"/>
            <w:vAlign w:val="center"/>
          </w:tcPr>
          <w:p w14:paraId="55EDB068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4.</w:t>
            </w:r>
          </w:p>
        </w:tc>
        <w:tc>
          <w:tcPr>
            <w:tcW w:w="1843" w:type="dxa"/>
          </w:tcPr>
          <w:p w14:paraId="1A957B32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5.</w:t>
            </w:r>
          </w:p>
        </w:tc>
        <w:tc>
          <w:tcPr>
            <w:tcW w:w="1701" w:type="dxa"/>
            <w:vAlign w:val="center"/>
          </w:tcPr>
          <w:p w14:paraId="73A3F8D7" w14:textId="77777777" w:rsidR="00E146B4" w:rsidRPr="006A4216" w:rsidRDefault="00E146B4" w:rsidP="00B17E39">
            <w:pPr>
              <w:jc w:val="center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6.</w:t>
            </w:r>
          </w:p>
        </w:tc>
      </w:tr>
      <w:tr w:rsidR="0020167F" w:rsidRPr="0073420D" w14:paraId="7554AE44" w14:textId="77777777" w:rsidTr="0020167F">
        <w:trPr>
          <w:gridAfter w:val="1"/>
          <w:wAfter w:w="1678" w:type="dxa"/>
          <w:trHeight w:val="602"/>
        </w:trPr>
        <w:tc>
          <w:tcPr>
            <w:tcW w:w="1795" w:type="dxa"/>
          </w:tcPr>
          <w:p w14:paraId="0F8C9C67" w14:textId="77777777" w:rsidR="0020167F" w:rsidRPr="0073420D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vAlign w:val="center"/>
          </w:tcPr>
          <w:p w14:paraId="2058D03F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2173" w:type="dxa"/>
            <w:vAlign w:val="center"/>
          </w:tcPr>
          <w:p w14:paraId="57A8D1B9" w14:textId="77777777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 xml:space="preserve">Vrsta storitve </w:t>
            </w:r>
          </w:p>
          <w:p w14:paraId="02827F4D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/ki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ga</w:t>
            </w:r>
            <w:r w:rsidRPr="00EF5632">
              <w:rPr>
                <w:i/>
                <w:color w:val="A6A6A6" w:themeColor="background1" w:themeShade="A6"/>
                <w:sz w:val="18"/>
                <w:szCs w:val="18"/>
              </w:rPr>
              <w:t xml:space="preserve"> bo izvedlo sodelujoče podjetje/</w:t>
            </w:r>
          </w:p>
        </w:tc>
        <w:tc>
          <w:tcPr>
            <w:tcW w:w="3548" w:type="dxa"/>
            <w:vAlign w:val="center"/>
          </w:tcPr>
          <w:p w14:paraId="635A5F53" w14:textId="115A70E8" w:rsidR="0020167F" w:rsidRP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20167F">
              <w:rPr>
                <w:sz w:val="20"/>
                <w:szCs w:val="20"/>
              </w:rPr>
              <w:t>Delež, ki bo izveden s strani sodelujočega podjetja</w:t>
            </w:r>
          </w:p>
          <w:p w14:paraId="4FAC10CF" w14:textId="3A5395BA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70DBB1B" w14:textId="77777777" w:rsidR="0020167F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 xml:space="preserve">Neposredno plačilo </w:t>
            </w:r>
          </w:p>
          <w:p w14:paraId="04CFAF7D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(DA/NE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, v primeru, da ponudnik nastopa sam, tega dela ni potrebno izpolnjevati</w:t>
            </w:r>
            <w:r w:rsidRPr="00F17503">
              <w:rPr>
                <w:i/>
                <w:color w:val="A6A6A6" w:themeColor="background1" w:themeShade="A6"/>
                <w:sz w:val="18"/>
                <w:szCs w:val="18"/>
              </w:rPr>
              <w:t>)</w:t>
            </w:r>
          </w:p>
        </w:tc>
        <w:tc>
          <w:tcPr>
            <w:tcW w:w="1701" w:type="dxa"/>
            <w:vAlign w:val="center"/>
          </w:tcPr>
          <w:p w14:paraId="2E8BF620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73420D">
              <w:rPr>
                <w:sz w:val="20"/>
                <w:szCs w:val="20"/>
              </w:rPr>
              <w:t>Potrditev</w:t>
            </w:r>
          </w:p>
          <w:p w14:paraId="4A6DE771" w14:textId="77777777" w:rsidR="0020167F" w:rsidRPr="0073420D" w:rsidRDefault="0020167F" w:rsidP="00B17E39">
            <w:pPr>
              <w:jc w:val="center"/>
              <w:rPr>
                <w:sz w:val="20"/>
                <w:szCs w:val="20"/>
              </w:rPr>
            </w:pPr>
            <w:r w:rsidRPr="00650D09">
              <w:rPr>
                <w:i/>
                <w:color w:val="A6A6A6" w:themeColor="background1" w:themeShade="A6"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20167F" w:rsidRPr="006A4216" w14:paraId="2E39B422" w14:textId="77777777" w:rsidTr="0020167F">
        <w:trPr>
          <w:gridAfter w:val="1"/>
          <w:wAfter w:w="1678" w:type="dxa"/>
          <w:trHeight w:val="311"/>
        </w:trPr>
        <w:tc>
          <w:tcPr>
            <w:tcW w:w="1795" w:type="dxa"/>
            <w:vAlign w:val="center"/>
          </w:tcPr>
          <w:p w14:paraId="4CAE6D33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Glavni ponudnik</w:t>
            </w:r>
          </w:p>
        </w:tc>
        <w:tc>
          <w:tcPr>
            <w:tcW w:w="2647" w:type="dxa"/>
          </w:tcPr>
          <w:p w14:paraId="5AA0192A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4A83390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2730A54E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1042654D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6A6A6" w:themeFill="background1" w:themeFillShade="A6"/>
          </w:tcPr>
          <w:p w14:paraId="5E34E4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02604469" w14:textId="77777777" w:rsidTr="0020167F">
        <w:trPr>
          <w:gridAfter w:val="1"/>
          <w:wAfter w:w="1678" w:type="dxa"/>
          <w:trHeight w:val="300"/>
        </w:trPr>
        <w:tc>
          <w:tcPr>
            <w:tcW w:w="1795" w:type="dxa"/>
            <w:vAlign w:val="center"/>
          </w:tcPr>
          <w:p w14:paraId="76C05045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proofErr w:type="spellStart"/>
            <w:r w:rsidRPr="006A4216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647" w:type="dxa"/>
          </w:tcPr>
          <w:p w14:paraId="4AD451B0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3D1E5269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4F4C5771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3EC366F6" w14:textId="77777777" w:rsidR="0020167F" w:rsidRPr="006A4216" w:rsidRDefault="0020167F" w:rsidP="00B17E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6951CE32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20167F" w:rsidRPr="006A4216" w14:paraId="77D42D07" w14:textId="77777777" w:rsidTr="0020167F">
        <w:trPr>
          <w:gridAfter w:val="1"/>
          <w:wAfter w:w="1678" w:type="dxa"/>
          <w:trHeight w:val="289"/>
        </w:trPr>
        <w:tc>
          <w:tcPr>
            <w:tcW w:w="1795" w:type="dxa"/>
            <w:vAlign w:val="center"/>
          </w:tcPr>
          <w:p w14:paraId="422D275E" w14:textId="77777777" w:rsidR="0020167F" w:rsidRPr="006A4216" w:rsidRDefault="0020167F" w:rsidP="00B17E39">
            <w:pPr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Podizvajalec</w:t>
            </w:r>
          </w:p>
        </w:tc>
        <w:tc>
          <w:tcPr>
            <w:tcW w:w="2647" w:type="dxa"/>
          </w:tcPr>
          <w:p w14:paraId="594C15F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</w:tcPr>
          <w:p w14:paraId="5D4A4824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3548" w:type="dxa"/>
          </w:tcPr>
          <w:p w14:paraId="05BE6965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</w:tcPr>
          <w:p w14:paraId="74DDF2C6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14:paraId="01B780C8" w14:textId="77777777" w:rsidR="0020167F" w:rsidRPr="006A4216" w:rsidRDefault="0020167F" w:rsidP="00B17E39">
            <w:pPr>
              <w:rPr>
                <w:sz w:val="20"/>
                <w:szCs w:val="20"/>
              </w:rPr>
            </w:pPr>
          </w:p>
        </w:tc>
      </w:tr>
      <w:tr w:rsidR="00E146B4" w:rsidRPr="006A4216" w14:paraId="078D1713" w14:textId="77777777" w:rsidTr="0020167F">
        <w:trPr>
          <w:trHeight w:val="287"/>
        </w:trPr>
        <w:tc>
          <w:tcPr>
            <w:tcW w:w="17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D0647A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2AB5B5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2173" w:type="dxa"/>
            <w:tcBorders>
              <w:left w:val="single" w:sz="4" w:space="0" w:color="auto"/>
            </w:tcBorders>
            <w:vAlign w:val="center"/>
          </w:tcPr>
          <w:p w14:paraId="12DBC2DE" w14:textId="1ABF6E90" w:rsidR="00E146B4" w:rsidRPr="006A4216" w:rsidRDefault="00E146B4" w:rsidP="0020167F">
            <w:pPr>
              <w:jc w:val="right"/>
              <w:rPr>
                <w:sz w:val="20"/>
                <w:szCs w:val="20"/>
              </w:rPr>
            </w:pPr>
            <w:r w:rsidRPr="006A4216">
              <w:rPr>
                <w:sz w:val="20"/>
                <w:szCs w:val="20"/>
              </w:rPr>
              <w:t>SKUPAJ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i/>
                <w:color w:val="A6A6A6" w:themeColor="background1" w:themeShade="A6"/>
                <w:sz w:val="18"/>
                <w:szCs w:val="18"/>
              </w:rPr>
              <w:t>(</w:t>
            </w:r>
            <w:proofErr w:type="spellStart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max</w:t>
            </w:r>
            <w:proofErr w:type="spellEnd"/>
            <w:r w:rsidRPr="00AE65E6">
              <w:rPr>
                <w:i/>
                <w:color w:val="A6A6A6" w:themeColor="background1" w:themeShade="A6"/>
                <w:sz w:val="18"/>
                <w:szCs w:val="18"/>
              </w:rPr>
              <w:t>. 100%)</w:t>
            </w:r>
            <w:r w:rsidRPr="00AE65E6">
              <w:rPr>
                <w:sz w:val="18"/>
                <w:szCs w:val="18"/>
              </w:rPr>
              <w:t>:</w:t>
            </w:r>
          </w:p>
        </w:tc>
        <w:tc>
          <w:tcPr>
            <w:tcW w:w="3548" w:type="dxa"/>
            <w:tcBorders>
              <w:right w:val="single" w:sz="4" w:space="0" w:color="auto"/>
            </w:tcBorders>
          </w:tcPr>
          <w:p w14:paraId="13CF8336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  <w:tc>
          <w:tcPr>
            <w:tcW w:w="5222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969D0" w14:textId="77777777" w:rsidR="00E146B4" w:rsidRPr="006A4216" w:rsidRDefault="00E146B4" w:rsidP="00B17E39">
            <w:pPr>
              <w:rPr>
                <w:sz w:val="20"/>
                <w:szCs w:val="20"/>
              </w:rPr>
            </w:pPr>
          </w:p>
        </w:tc>
      </w:tr>
    </w:tbl>
    <w:p w14:paraId="534D9D0D" w14:textId="77777777" w:rsidR="00203A71" w:rsidRDefault="00203A71" w:rsidP="00E146B4">
      <w:pPr>
        <w:ind w:right="7"/>
        <w:rPr>
          <w:rFonts w:cs="Arial"/>
          <w:b/>
          <w:sz w:val="18"/>
          <w:szCs w:val="18"/>
        </w:rPr>
      </w:pPr>
    </w:p>
    <w:p w14:paraId="71685A5A" w14:textId="7620619C" w:rsidR="00E146B4" w:rsidRPr="002F7CAF" w:rsidRDefault="00E146B4" w:rsidP="00E146B4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4B5F3484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1E6E95AE" w14:textId="77777777" w:rsidR="00E146B4" w:rsidRPr="002F7CAF" w:rsidRDefault="00E146B4" w:rsidP="00E146B4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1370F301" w14:textId="77777777" w:rsidR="00E146B4" w:rsidRPr="002F7CAF" w:rsidRDefault="00E146B4" w:rsidP="00E146B4">
      <w:pPr>
        <w:ind w:left="360" w:right="7"/>
        <w:jc w:val="both"/>
        <w:rPr>
          <w:rFonts w:cs="Arial"/>
          <w:sz w:val="18"/>
          <w:szCs w:val="18"/>
        </w:rPr>
      </w:pPr>
    </w:p>
    <w:p w14:paraId="6F272914" w14:textId="77777777" w:rsidR="00E146B4" w:rsidRPr="006A4216" w:rsidRDefault="00E146B4" w:rsidP="00E146B4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4C5FDB8D" w14:textId="77777777" w:rsidR="00E146B4" w:rsidRPr="00F17503" w:rsidRDefault="00E146B4" w:rsidP="00E146B4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147690A9" w14:textId="77777777" w:rsidR="00E146B4" w:rsidRPr="006A4216" w:rsidRDefault="00E146B4" w:rsidP="00E146B4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23984E1B" w14:textId="77777777" w:rsidR="00E146B4" w:rsidRPr="00184A2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24F929D1" w14:textId="77777777" w:rsidR="00E146B4" w:rsidRPr="00EF5632" w:rsidRDefault="00E146B4" w:rsidP="00E146B4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05C5FFC3" w14:textId="77777777" w:rsidR="00E146B4" w:rsidRPr="00F17503" w:rsidRDefault="00E146B4" w:rsidP="00C165DB">
      <w:pPr>
        <w:pStyle w:val="Pripombabesedilo"/>
        <w:ind w:left="357"/>
        <w:jc w:val="center"/>
        <w:rPr>
          <w:rFonts w:cs="Arial"/>
          <w:sz w:val="18"/>
          <w:szCs w:val="18"/>
        </w:rPr>
      </w:pPr>
    </w:p>
    <w:p w14:paraId="17F17E3C" w14:textId="77777777" w:rsidR="00E146B4" w:rsidRPr="00EF5632" w:rsidRDefault="00E146B4" w:rsidP="00E146B4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računov, ki jih bo predhodno potrdil izvajalec/soizvajalec.</w:t>
      </w:r>
    </w:p>
    <w:p w14:paraId="26848596" w14:textId="77777777" w:rsidR="00E146B4" w:rsidRDefault="00E146B4" w:rsidP="00E146B4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45059166" w14:textId="77777777" w:rsidR="00E146B4" w:rsidRPr="00203A71" w:rsidRDefault="00E146B4" w:rsidP="00E146B4">
      <w:pPr>
        <w:ind w:left="9204"/>
        <w:jc w:val="both"/>
        <w:rPr>
          <w:rFonts w:cs="Arial"/>
          <w:sz w:val="18"/>
          <w:szCs w:val="18"/>
        </w:rPr>
      </w:pPr>
      <w:r w:rsidRPr="00203A71">
        <w:rPr>
          <w:rFonts w:cs="Arial"/>
          <w:sz w:val="18"/>
          <w:szCs w:val="18"/>
        </w:rPr>
        <w:t>Podpis zakonitega zastopnika in žig</w:t>
      </w:r>
    </w:p>
    <w:p w14:paraId="01A7E1F5" w14:textId="77777777" w:rsidR="00E146B4" w:rsidRPr="00203A71" w:rsidRDefault="00E146B4" w:rsidP="00E146B4">
      <w:pPr>
        <w:ind w:left="9204"/>
        <w:jc w:val="both"/>
        <w:rPr>
          <w:rFonts w:cs="Arial"/>
          <w:sz w:val="18"/>
          <w:szCs w:val="18"/>
        </w:rPr>
      </w:pPr>
      <w:r w:rsidRPr="00203A71">
        <w:rPr>
          <w:rFonts w:cs="Arial"/>
          <w:sz w:val="18"/>
          <w:szCs w:val="18"/>
        </w:rPr>
        <w:t>glavnega ponudnika</w:t>
      </w:r>
    </w:p>
    <w:p w14:paraId="1682EE6D" w14:textId="3C4C9A83" w:rsidR="00ED5254" w:rsidRPr="00203A71" w:rsidRDefault="00E146B4" w:rsidP="003B10DB">
      <w:pPr>
        <w:pStyle w:val="Telobesedila"/>
        <w:spacing w:after="120"/>
        <w:rPr>
          <w:i/>
          <w:iCs/>
          <w:sz w:val="18"/>
          <w:szCs w:val="18"/>
          <w:lang w:eastAsia="x-none"/>
        </w:rPr>
      </w:pPr>
      <w:r w:rsidRPr="00203A71">
        <w:rPr>
          <w:rFonts w:cs="Arial"/>
          <w:i/>
          <w:iCs/>
          <w:sz w:val="18"/>
          <w:szCs w:val="18"/>
        </w:rPr>
        <w:t>Ta obrazec je sestavni del in priloga ponudbe.</w:t>
      </w:r>
    </w:p>
    <w:sectPr w:rsidR="00ED5254" w:rsidRPr="00203A71" w:rsidSect="00AB107F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DCAF7" w14:textId="77777777" w:rsidR="006947CE" w:rsidRDefault="006947CE">
      <w:r>
        <w:separator/>
      </w:r>
    </w:p>
  </w:endnote>
  <w:endnote w:type="continuationSeparator" w:id="0">
    <w:p w14:paraId="471582FA" w14:textId="77777777" w:rsidR="006947CE" w:rsidRDefault="00694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2A943E9F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B10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0D3CB4" w:rsidRPr="00A1445A" w14:paraId="574CCB0D" w14:textId="77777777" w:rsidTr="008B6D76">
      <w:tc>
        <w:tcPr>
          <w:tcW w:w="4605" w:type="dxa"/>
        </w:tcPr>
        <w:p w14:paraId="67290ED3" w14:textId="0B194E25" w:rsidR="000D3CB4" w:rsidRPr="000D3CB4" w:rsidRDefault="000D3CB4" w:rsidP="000D3CB4">
          <w:pPr>
            <w:ind w:firstLine="708"/>
          </w:pPr>
          <w:r>
            <w:rPr>
              <w:noProof/>
              <w14:ligatures w14:val="standardContextual"/>
            </w:rPr>
            <w:drawing>
              <wp:inline distT="0" distB="0" distL="0" distR="0" wp14:anchorId="64D7A7F2" wp14:editId="4052EC32">
                <wp:extent cx="1024128" cy="387364"/>
                <wp:effectExtent l="0" t="0" r="5080" b="0"/>
                <wp:docPr id="1134940976" name="Slika 2" descr="Slika, ki vsebuje besede besedilo, oblikovanje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34940976" name="Slika 2" descr="Slika, ki vsebuje besede besedilo, oblikovanje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40521" cy="3935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40" w:type="dxa"/>
        </w:tcPr>
        <w:p w14:paraId="42234FB1" w14:textId="77777777" w:rsidR="000D3CB4" w:rsidRPr="00DC613E" w:rsidRDefault="000D3CB4" w:rsidP="000D3CB4">
          <w:pPr>
            <w:pStyle w:val="Noga"/>
            <w:jc w:val="right"/>
          </w:pPr>
          <w:r>
            <w:rPr>
              <w:noProof/>
              <w14:ligatures w14:val="standardContextual"/>
            </w:rPr>
            <w:drawing>
              <wp:inline distT="0" distB="0" distL="0" distR="0" wp14:anchorId="427DC8CD" wp14:editId="6E8D2A6D">
                <wp:extent cx="2174603" cy="354150"/>
                <wp:effectExtent l="0" t="0" r="0" b="8255"/>
                <wp:docPr id="685055384" name="Slika 3" descr="Slika, ki vsebuje besede besedilo, pisava, logotip, posnetek zaslona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5055384" name="Slika 3" descr="Slika, ki vsebuje besede besedilo, pisava, logotip, posnetek zaslona&#10;&#10;Opis je samodejno ustvarjen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229310" cy="36305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D2AA01A" w14:textId="5FB51F47" w:rsidR="000D3CB4" w:rsidRPr="00A1445A" w:rsidRDefault="000D3CB4" w:rsidP="000D3CB4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657D2" w14:textId="77777777" w:rsidR="006947CE" w:rsidRDefault="006947CE">
      <w:r>
        <w:separator/>
      </w:r>
    </w:p>
  </w:footnote>
  <w:footnote w:type="continuationSeparator" w:id="0">
    <w:p w14:paraId="66693E58" w14:textId="77777777" w:rsidR="006947CE" w:rsidRDefault="00694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665"/>
      <w:gridCol w:w="4665"/>
      <w:gridCol w:w="4665"/>
    </w:tblGrid>
    <w:tr w:rsidR="4DE3C6BE" w14:paraId="6704073F" w14:textId="77777777" w:rsidTr="4DE3C6BE">
      <w:trPr>
        <w:trHeight w:val="300"/>
      </w:trPr>
      <w:tc>
        <w:tcPr>
          <w:tcW w:w="4665" w:type="dxa"/>
        </w:tcPr>
        <w:p w14:paraId="14078173" w14:textId="4C988557" w:rsidR="4DE3C6BE" w:rsidRDefault="4DE3C6BE" w:rsidP="4DE3C6BE">
          <w:pPr>
            <w:pStyle w:val="Glava"/>
            <w:ind w:left="-115"/>
          </w:pPr>
        </w:p>
      </w:tc>
      <w:tc>
        <w:tcPr>
          <w:tcW w:w="4665" w:type="dxa"/>
        </w:tcPr>
        <w:p w14:paraId="02B72CFD" w14:textId="38F3643A" w:rsidR="4DE3C6BE" w:rsidRDefault="4DE3C6BE" w:rsidP="4DE3C6BE">
          <w:pPr>
            <w:pStyle w:val="Glava"/>
            <w:jc w:val="center"/>
          </w:pPr>
        </w:p>
      </w:tc>
      <w:tc>
        <w:tcPr>
          <w:tcW w:w="4665" w:type="dxa"/>
        </w:tcPr>
        <w:p w14:paraId="618FB5EA" w14:textId="2EBCAA31" w:rsidR="4DE3C6BE" w:rsidRDefault="4DE3C6BE" w:rsidP="4DE3C6BE">
          <w:pPr>
            <w:pStyle w:val="Glava"/>
            <w:ind w:right="-115"/>
            <w:jc w:val="right"/>
          </w:pPr>
        </w:p>
      </w:tc>
    </w:tr>
  </w:tbl>
  <w:p w14:paraId="78DF6581" w14:textId="6D0CF3F1" w:rsidR="4DE3C6BE" w:rsidRDefault="4DE3C6BE" w:rsidP="4DE3C6B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62F9A3DB" w14:textId="55A05DAD" w:rsidR="00370866" w:rsidRPr="00C0552D" w:rsidRDefault="00505C76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>
            <w:rPr>
              <w:rFonts w:cs="Arial"/>
              <w:noProof/>
              <w:color w:val="000000"/>
              <w14:ligatures w14:val="standardContextual"/>
            </w:rPr>
            <w:drawing>
              <wp:inline distT="0" distB="0" distL="0" distR="0" wp14:anchorId="5D26EBF5" wp14:editId="40CBA1C2">
                <wp:extent cx="1073888" cy="310862"/>
                <wp:effectExtent l="0" t="0" r="0" b="0"/>
                <wp:docPr id="605038766" name="Slika 1" descr="Slika, ki vsebuje besede pisava, grafika, logotip, besedilo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05038766" name="Slika 1" descr="Slika, ki vsebuje besede pisava, grafika, logotip, besedilo&#10;&#10;Opis je samodejno ustvarjen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13068" cy="3222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0854AC2A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19D4B8CF" w14:textId="30AD6DA9" w:rsidR="00370866" w:rsidRPr="00A1445A" w:rsidRDefault="00370866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69B973AD" w:rsidR="00C0552D" w:rsidRPr="00531D88" w:rsidRDefault="00531D88" w:rsidP="004831AE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831AE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7D083A21" w:rsidR="00C0552D" w:rsidRPr="00531D88" w:rsidRDefault="00123242" w:rsidP="00E146B4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E146B4">
            <w:rPr>
              <w:rFonts w:cs="Arial"/>
              <w:color w:val="000000"/>
              <w:sz w:val="16"/>
              <w:szCs w:val="16"/>
            </w:rPr>
            <w:t>5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41706404">
    <w:abstractNumId w:val="4"/>
  </w:num>
  <w:num w:numId="2" w16cid:durableId="1502429340">
    <w:abstractNumId w:val="6"/>
  </w:num>
  <w:num w:numId="3" w16cid:durableId="427505585">
    <w:abstractNumId w:val="3"/>
  </w:num>
  <w:num w:numId="4" w16cid:durableId="877199666">
    <w:abstractNumId w:val="1"/>
  </w:num>
  <w:num w:numId="5" w16cid:durableId="936518725">
    <w:abstractNumId w:val="5"/>
  </w:num>
  <w:num w:numId="6" w16cid:durableId="2094158091">
    <w:abstractNumId w:val="0"/>
  </w:num>
  <w:num w:numId="7" w16cid:durableId="826701642">
    <w:abstractNumId w:val="9"/>
  </w:num>
  <w:num w:numId="8" w16cid:durableId="541137044">
    <w:abstractNumId w:val="7"/>
  </w:num>
  <w:num w:numId="9" w16cid:durableId="228929672">
    <w:abstractNumId w:val="2"/>
  </w:num>
  <w:num w:numId="10" w16cid:durableId="107427460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884"/>
    <w:rsid w:val="00036A6D"/>
    <w:rsid w:val="000412BC"/>
    <w:rsid w:val="00041EB9"/>
    <w:rsid w:val="00042D0E"/>
    <w:rsid w:val="00046CE2"/>
    <w:rsid w:val="0005065F"/>
    <w:rsid w:val="000576FB"/>
    <w:rsid w:val="00081A3F"/>
    <w:rsid w:val="00087CE5"/>
    <w:rsid w:val="00096243"/>
    <w:rsid w:val="00096BE4"/>
    <w:rsid w:val="00096C58"/>
    <w:rsid w:val="000C23A5"/>
    <w:rsid w:val="000C2E86"/>
    <w:rsid w:val="000C4583"/>
    <w:rsid w:val="000D3CB4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F6F0F"/>
    <w:rsid w:val="00200B30"/>
    <w:rsid w:val="0020167F"/>
    <w:rsid w:val="0020233B"/>
    <w:rsid w:val="00203A71"/>
    <w:rsid w:val="00213ABA"/>
    <w:rsid w:val="00227FB0"/>
    <w:rsid w:val="00231CFA"/>
    <w:rsid w:val="002331F9"/>
    <w:rsid w:val="00235E41"/>
    <w:rsid w:val="002413BB"/>
    <w:rsid w:val="00241698"/>
    <w:rsid w:val="00241F84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0E48"/>
    <w:rsid w:val="002A6A46"/>
    <w:rsid w:val="002B28E0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6587C"/>
    <w:rsid w:val="00367250"/>
    <w:rsid w:val="00370866"/>
    <w:rsid w:val="0037231D"/>
    <w:rsid w:val="00384340"/>
    <w:rsid w:val="003967BB"/>
    <w:rsid w:val="003B10DB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376D"/>
    <w:rsid w:val="00406373"/>
    <w:rsid w:val="00406CEF"/>
    <w:rsid w:val="00432716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831AE"/>
    <w:rsid w:val="00490023"/>
    <w:rsid w:val="0049402B"/>
    <w:rsid w:val="004A0508"/>
    <w:rsid w:val="004B065E"/>
    <w:rsid w:val="004D2C20"/>
    <w:rsid w:val="004D6B75"/>
    <w:rsid w:val="004F7C1C"/>
    <w:rsid w:val="00500B5F"/>
    <w:rsid w:val="00501C3D"/>
    <w:rsid w:val="00505C76"/>
    <w:rsid w:val="00515523"/>
    <w:rsid w:val="005157E9"/>
    <w:rsid w:val="0051745B"/>
    <w:rsid w:val="005216E6"/>
    <w:rsid w:val="005255EB"/>
    <w:rsid w:val="005316C0"/>
    <w:rsid w:val="00531D88"/>
    <w:rsid w:val="0053500C"/>
    <w:rsid w:val="00537622"/>
    <w:rsid w:val="00545AC9"/>
    <w:rsid w:val="00560412"/>
    <w:rsid w:val="005608A6"/>
    <w:rsid w:val="005724B4"/>
    <w:rsid w:val="005753D9"/>
    <w:rsid w:val="00580F25"/>
    <w:rsid w:val="0058399F"/>
    <w:rsid w:val="00596FE2"/>
    <w:rsid w:val="005A12EA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BA6"/>
    <w:rsid w:val="00603B72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62D8F"/>
    <w:rsid w:val="0066332D"/>
    <w:rsid w:val="00670A28"/>
    <w:rsid w:val="00670D1D"/>
    <w:rsid w:val="0067703C"/>
    <w:rsid w:val="006947CE"/>
    <w:rsid w:val="00695AB6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128C"/>
    <w:rsid w:val="00764E83"/>
    <w:rsid w:val="00767A5A"/>
    <w:rsid w:val="0077067D"/>
    <w:rsid w:val="007765C5"/>
    <w:rsid w:val="00780396"/>
    <w:rsid w:val="0078319E"/>
    <w:rsid w:val="00783525"/>
    <w:rsid w:val="00792CFF"/>
    <w:rsid w:val="00797F61"/>
    <w:rsid w:val="007D302C"/>
    <w:rsid w:val="007D4174"/>
    <w:rsid w:val="007E0866"/>
    <w:rsid w:val="007E31E3"/>
    <w:rsid w:val="007F25CA"/>
    <w:rsid w:val="007F3757"/>
    <w:rsid w:val="007F4AC2"/>
    <w:rsid w:val="008155E7"/>
    <w:rsid w:val="00824D1D"/>
    <w:rsid w:val="00825DB6"/>
    <w:rsid w:val="00833AC6"/>
    <w:rsid w:val="00834DF0"/>
    <w:rsid w:val="00843739"/>
    <w:rsid w:val="00847017"/>
    <w:rsid w:val="00857EEC"/>
    <w:rsid w:val="00861E18"/>
    <w:rsid w:val="00872807"/>
    <w:rsid w:val="00882006"/>
    <w:rsid w:val="00886D8E"/>
    <w:rsid w:val="00895F3B"/>
    <w:rsid w:val="008A757F"/>
    <w:rsid w:val="008B25C9"/>
    <w:rsid w:val="008B362C"/>
    <w:rsid w:val="008B38AB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13CF8"/>
    <w:rsid w:val="00941B2D"/>
    <w:rsid w:val="00945B2B"/>
    <w:rsid w:val="00946104"/>
    <w:rsid w:val="009514DD"/>
    <w:rsid w:val="0095198A"/>
    <w:rsid w:val="00953938"/>
    <w:rsid w:val="009651B7"/>
    <w:rsid w:val="00965BB4"/>
    <w:rsid w:val="00982BAF"/>
    <w:rsid w:val="00997935"/>
    <w:rsid w:val="009A035F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1F67"/>
    <w:rsid w:val="00A13132"/>
    <w:rsid w:val="00A1445A"/>
    <w:rsid w:val="00A20238"/>
    <w:rsid w:val="00A22650"/>
    <w:rsid w:val="00A22BF6"/>
    <w:rsid w:val="00A3063E"/>
    <w:rsid w:val="00A33BE0"/>
    <w:rsid w:val="00A36866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4C64"/>
    <w:rsid w:val="00AD6FF6"/>
    <w:rsid w:val="00AF0AD6"/>
    <w:rsid w:val="00AF4886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4D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5DB"/>
    <w:rsid w:val="00C16A39"/>
    <w:rsid w:val="00C23A5E"/>
    <w:rsid w:val="00C2689D"/>
    <w:rsid w:val="00C468BF"/>
    <w:rsid w:val="00C51CC2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21450"/>
    <w:rsid w:val="00D2343D"/>
    <w:rsid w:val="00D278D4"/>
    <w:rsid w:val="00D312CC"/>
    <w:rsid w:val="00D317EE"/>
    <w:rsid w:val="00D3247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7B55"/>
    <w:rsid w:val="00DB3E61"/>
    <w:rsid w:val="00DC73A1"/>
    <w:rsid w:val="00DF116B"/>
    <w:rsid w:val="00DF3D50"/>
    <w:rsid w:val="00E029F3"/>
    <w:rsid w:val="00E02C2C"/>
    <w:rsid w:val="00E0340C"/>
    <w:rsid w:val="00E1147E"/>
    <w:rsid w:val="00E132FB"/>
    <w:rsid w:val="00E146B4"/>
    <w:rsid w:val="00E17000"/>
    <w:rsid w:val="00E26615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B0DA9"/>
    <w:rsid w:val="00EB6AB2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350"/>
    <w:rsid w:val="00FE34E9"/>
    <w:rsid w:val="00FE6A48"/>
    <w:rsid w:val="00FF1B9E"/>
    <w:rsid w:val="00FF1C9D"/>
    <w:rsid w:val="10341FAF"/>
    <w:rsid w:val="216E32C3"/>
    <w:rsid w:val="2CE10017"/>
    <w:rsid w:val="2D9F05F1"/>
    <w:rsid w:val="3D394E1E"/>
    <w:rsid w:val="40CE1019"/>
    <w:rsid w:val="4DE3C6BE"/>
    <w:rsid w:val="53241361"/>
    <w:rsid w:val="5BFC339F"/>
    <w:rsid w:val="6F6D762A"/>
    <w:rsid w:val="7931E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customStyle="1" w:styleId="2">
    <w:name w:val="2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paragraph" w:customStyle="1" w:styleId="1">
    <w:name w:val="1"/>
    <w:basedOn w:val="Navaden"/>
    <w:next w:val="Pripombabesedilo"/>
    <w:rsid w:val="0040376D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styleId="Revizija">
    <w:name w:val="Revision"/>
    <w:hidden/>
    <w:uiPriority w:val="99"/>
    <w:semiHidden/>
    <w:rsid w:val="00580F25"/>
    <w:rPr>
      <w:rFonts w:ascii="Arial" w:hAnsi="Arial"/>
      <w:sz w:val="22"/>
      <w:szCs w:val="22"/>
    </w:rPr>
  </w:style>
  <w:style w:type="character" w:customStyle="1" w:styleId="NogaZnak">
    <w:name w:val="Noga Znak"/>
    <w:basedOn w:val="Privzetapisavaodstavka"/>
    <w:link w:val="Noga"/>
    <w:uiPriority w:val="99"/>
    <w:rsid w:val="000D3CB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5" ma:contentTypeDescription="Ustvari nov dokument." ma:contentTypeScope="" ma:versionID="5c8a5245bb2db9bd0287f380dd31b731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9533480d74cc24657dfcb8b1b06da83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53E9EB-4891-4B3F-8F03-00A0E1D7B3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166719-91F0-40EE-B5EA-CF1651029F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B5F7D1-3A2F-41F0-8E8F-BDADD3522A86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7</TotalTime>
  <Pages>1</Pages>
  <Words>254</Words>
  <Characters>1450</Characters>
  <Application>Microsoft Office Word</Application>
  <DocSecurity>0</DocSecurity>
  <Lines>12</Lines>
  <Paragraphs>3</Paragraphs>
  <ScaleCrop>false</ScaleCrop>
  <Company>ZRSBR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79</cp:revision>
  <cp:lastPrinted>2016-06-20T06:28:00Z</cp:lastPrinted>
  <dcterms:created xsi:type="dcterms:W3CDTF">2016-05-31T11:25:00Z</dcterms:created>
  <dcterms:modified xsi:type="dcterms:W3CDTF">2025-08-22T07:35:00Z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Order">
    <vt:r8>2394700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